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BDC" w:rsidRDefault="00D07BDC" w:rsidP="00D07BDC">
      <w:r>
        <w:rPr>
          <w:u w:val="single"/>
        </w:rPr>
        <w:t>Title</w:t>
      </w:r>
      <w:r>
        <w:t xml:space="preserve">:  </w:t>
      </w:r>
      <w:r w:rsidR="008A4E19">
        <w:t>The Bill</w:t>
      </w:r>
      <w:r>
        <w:br/>
      </w:r>
      <w:r>
        <w:br/>
      </w:r>
      <w:r>
        <w:rPr>
          <w:u w:val="single"/>
        </w:rPr>
        <w:t>Genre</w:t>
      </w:r>
      <w:r>
        <w:t xml:space="preserve">: </w:t>
      </w:r>
      <w:r w:rsidR="00E726EE">
        <w:t xml:space="preserve"> Modern Romance</w:t>
      </w:r>
      <w:r>
        <w:br/>
      </w:r>
      <w:r>
        <w:br/>
      </w:r>
      <w:r>
        <w:rPr>
          <w:u w:val="single"/>
        </w:rPr>
        <w:t>Setting</w:t>
      </w:r>
      <w:r w:rsidR="00E726EE">
        <w:t>: Dallas, Texas, modern times.  Some of the story also takes place in Washington D.C.</w:t>
      </w:r>
    </w:p>
    <w:p w:rsidR="00D07BDC" w:rsidRDefault="00D07BDC" w:rsidP="00D07BDC">
      <w:r>
        <w:rPr>
          <w:u w:val="single"/>
        </w:rPr>
        <w:t>Plot Summary</w:t>
      </w:r>
      <w:proofErr w:type="gramStart"/>
      <w:r>
        <w:t>:</w:t>
      </w:r>
      <w:proofErr w:type="gramEnd"/>
      <w:r>
        <w:br/>
      </w:r>
      <w:r w:rsidR="009778C8">
        <w:t xml:space="preserve">Senator Michael Peterson is working on his second term </w:t>
      </w:r>
      <w:r w:rsidR="008A4E19">
        <w:t>as an Independent representing Texas in the Senate of the United States when he is approached by the very popular Senator Wyatt King.  Wyatt can guarantee Michael a win at the seat, but at a terrible cost.  Wyatt asks for Michael’s support for a bill that would restrict the marital rights of homosexuals.  The big question for Michael is: how is he going to break this to his lover, David?</w:t>
      </w:r>
      <w:r>
        <w:rPr>
          <w:u w:val="single"/>
        </w:rPr>
        <w:br/>
      </w:r>
      <w:r>
        <w:rPr>
          <w:u w:val="single"/>
        </w:rPr>
        <w:br/>
        <w:t>Characters</w:t>
      </w:r>
      <w:proofErr w:type="gramStart"/>
      <w:r>
        <w:t>:</w:t>
      </w:r>
      <w:proofErr w:type="gramEnd"/>
      <w:r>
        <w:br/>
      </w:r>
      <w:r w:rsidR="00FD3C5B">
        <w:rPr>
          <w:i/>
        </w:rPr>
        <w:t xml:space="preserve">Senator </w:t>
      </w:r>
      <w:r w:rsidR="00E726EE">
        <w:rPr>
          <w:i/>
        </w:rPr>
        <w:t>Michael Peterson</w:t>
      </w:r>
      <w:r w:rsidR="00E726EE">
        <w:t xml:space="preserve"> – Michael </w:t>
      </w:r>
      <w:r w:rsidR="00BC6750">
        <w:t>is an attractive, 34</w:t>
      </w:r>
      <w:r w:rsidR="00E726EE">
        <w:t xml:space="preserve">-year-old </w:t>
      </w:r>
      <w:r w:rsidR="00FD052F">
        <w:t>politician</w:t>
      </w:r>
      <w:r w:rsidR="00E726EE">
        <w:t xml:space="preserve"> from Texas.  After years of political involvement (including an internship at the White House), Michael represents Texas in the US Senate.  </w:t>
      </w:r>
      <w:r w:rsidR="00FD3C5B">
        <w:t>Whe</w:t>
      </w:r>
      <w:r w:rsidR="00E34F17">
        <w:t>n it comes to his career, Michae</w:t>
      </w:r>
      <w:bookmarkStart w:id="0" w:name="_GoBack"/>
      <w:bookmarkEnd w:id="0"/>
      <w:r w:rsidR="00FD3C5B">
        <w:t>l is a sell-out.  It bothers him that he does things against his own personal beliefs, but he accepts that it is a part of his job.</w:t>
      </w:r>
      <w:r w:rsidR="00FD3C5B">
        <w:br/>
      </w:r>
      <w:r w:rsidR="00FD3C5B">
        <w:br/>
      </w:r>
      <w:r w:rsidR="00FD3C5B">
        <w:rPr>
          <w:i/>
        </w:rPr>
        <w:t>David Wright</w:t>
      </w:r>
      <w:r w:rsidR="00FD3C5B">
        <w:t xml:space="preserve"> – Michael’s campaign manager and best friend.  David is very attractive, but soft-spoken.  He encourages Michael and is a genius when it comes to promoting Michael.  He is also Michael’s secret lover.</w:t>
      </w:r>
      <w:r w:rsidR="00BC6750">
        <w:br/>
      </w:r>
      <w:r w:rsidR="00BC6750">
        <w:br/>
      </w:r>
      <w:r w:rsidR="00FD3C5B">
        <w:rPr>
          <w:i/>
        </w:rPr>
        <w:t>Senator Wyatt King</w:t>
      </w:r>
      <w:r w:rsidR="00FD3C5B">
        <w:t xml:space="preserve"> </w:t>
      </w:r>
      <w:r w:rsidR="00BC6750">
        <w:t>–</w:t>
      </w:r>
      <w:r w:rsidR="00FD3C5B">
        <w:t xml:space="preserve"> </w:t>
      </w:r>
      <w:r w:rsidR="00BC6750">
        <w:t>Wyatt is the other Senator from Texas who introduces a bill that would outlaw gay marriage based upon social science principles regarding the healthy upbringing of children.  Wyatt is a very powerful Republican who helped the Independent Michael get elected.</w:t>
      </w:r>
      <w:r>
        <w:br/>
      </w:r>
      <w:r>
        <w:br/>
      </w:r>
      <w:r>
        <w:rPr>
          <w:u w:val="single"/>
        </w:rPr>
        <w:t>Exposition</w:t>
      </w:r>
      <w:proofErr w:type="gramStart"/>
      <w:r>
        <w:t>:</w:t>
      </w:r>
      <w:proofErr w:type="gramEnd"/>
      <w:r>
        <w:br/>
      </w:r>
      <w:r w:rsidR="00FD3C5B">
        <w:t xml:space="preserve">The story starts with Michael and David preparing for Michael’s upcoming election.  Though the election is 16 months away, David has been putting in many hours in running their phone campaign and arranging appearances for the Senator.  Everything seems routine </w:t>
      </w:r>
      <w:r w:rsidR="00BC6750">
        <w:t>until Michael is approached by Senator Wyatt King during a promotional rally.  David and Michael are thrilled to see Wyatt there since Michael is an Independent and Wyatt is a popular Republican.   Wyatt invites Michael to his own rally two weeks from then.</w:t>
      </w:r>
    </w:p>
    <w:p w:rsidR="00D07BDC" w:rsidRPr="000D7101" w:rsidRDefault="00D07BDC" w:rsidP="00D07BDC">
      <w:r>
        <w:rPr>
          <w:u w:val="single"/>
        </w:rPr>
        <w:t>Raising Action</w:t>
      </w:r>
      <w:proofErr w:type="gramStart"/>
      <w:r w:rsidR="00FD3C5B">
        <w:t>:</w:t>
      </w:r>
      <w:proofErr w:type="gramEnd"/>
      <w:r w:rsidR="00FD3C5B">
        <w:br/>
      </w:r>
      <w:r w:rsidR="00BC6750">
        <w:t xml:space="preserve">David and Michael cannot be more excited to have such an alliance with Wyatt King.  Wyatt had helped Michael </w:t>
      </w:r>
      <w:r w:rsidR="005E084A">
        <w:t xml:space="preserve">during his first election and it looks like Wyatt plans to be even more supportive this time around.  However, while at Wyatt’s rally, Wyatt reveals to Michael that he needs Michael’s support for a bill that Wyatt is sponsoring.  Wyatt explains that ever since the Defense </w:t>
      </w:r>
      <w:proofErr w:type="gramStart"/>
      <w:r w:rsidR="005E084A">
        <w:t>Against</w:t>
      </w:r>
      <w:proofErr w:type="gramEnd"/>
      <w:r w:rsidR="005E084A">
        <w:t xml:space="preserve"> Marriage Act was declared unconstitutional, advocates of traditional marriage have lost a lot of steam for their cause.  Wyatt goes into detail about how he personally provided funding for a number of different social </w:t>
      </w:r>
      <w:r w:rsidR="005E084A">
        <w:lastRenderedPageBreak/>
        <w:t>science researches in order to determine the effects of gay marriage on children.  According to what the researchers reported, gay marriage is detrimental to the proper raising of a child.  Though Michael does not make a statement, his silence is enough to convince Wyatt that he has Michael’s support.</w:t>
      </w:r>
      <w:r w:rsidR="005E084A">
        <w:br/>
        <w:t xml:space="preserve">That night, David is excited to know of what took place between Michael and Wyatt </w:t>
      </w:r>
      <w:r w:rsidR="0007216D">
        <w:t>at the rally.  Michael reluctantly tells David about the soon-to-be-proposed bill.  David is visibly upset.  It is revealed that Michael and David are lovers.  David tells Michael that he has stood behind Michael for years and never said a word when Michael compromised his own beliefs in order to advance in the field of politics, but David cannot stomach the thought of Michael agreeing to support this bill.  Michael tells David that, without Wyatt, they could never win the election.  The only reason why they made it as far as they did was because of Wyatt’s support.  David points out that Michael has represented his state well and has a high approval rating.  Michael says that it is not enough.  David gives Michael an ultimatum; officially withdraw support for the bill or the relationship ends.  When Michael does not immediately reply, David leaves.</w:t>
      </w:r>
      <w:r w:rsidR="0007216D">
        <w:br/>
        <w:t xml:space="preserve">Not long after, Michael is in Washington with a number of other politicians as Wyatt delivers his proposal to the Senate floor.  David’s absence has altered Michael.  He appears very tired and has trouble answering questions pertaining to the bill.  In fact, his copy of the bill remains unread on his desk in his office.  Meanwhile, David has publically announced his defense in favor of gay marriage.  He and others begin to gather at the National Mall in order to protest the bill.  As Michael is on the </w:t>
      </w:r>
      <w:r w:rsidR="009778C8">
        <w:t>television in support of the bill, David is being interviewed by reporters covering the protest on the National Mall.</w:t>
      </w:r>
      <w:r w:rsidR="009778C8">
        <w:br/>
        <w:t>Wyatt confronts Michael over the fact that Michael’s campaign manager is publically discrediting the bill.  Wyatt asks if Michael has such little control over members of his staff.  Michael tells Wyatt that David has been terminated for his conduct.</w:t>
      </w:r>
      <w:r w:rsidR="009778C8">
        <w:br/>
        <w:t>Two days later, Michael sees on the news that a civil rights leader was brutally assaulted.  When David is revealed to be the victim, he rushes to the hospital.  David has bruises all over his face and a broken arm.  When Michael tries to comfort him, David kicks him out of the room.  He yells to Michael that he is just as bad as the people who physically attacked him.</w:t>
      </w:r>
      <w:r w:rsidR="00FD3C5B">
        <w:br/>
      </w:r>
      <w:r>
        <w:br/>
      </w:r>
      <w:r>
        <w:rPr>
          <w:u w:val="single"/>
        </w:rPr>
        <w:t>Climax</w:t>
      </w:r>
      <w:r>
        <w:br/>
      </w:r>
      <w:proofErr w:type="gramStart"/>
      <w:r w:rsidR="009778C8">
        <w:t>A</w:t>
      </w:r>
      <w:proofErr w:type="gramEnd"/>
      <w:r w:rsidR="009778C8">
        <w:t xml:space="preserve"> press conference is scheduled in front of the Capitol Building.  Wyatt asks Michael to be one of the Senators to stand beside him in support as he defends his bill to public news stations.  The podium is set up at the break in the sets of stairs and Wyatt takes his position.  Wyatt delivers a powerful speech about preserving the natural family and how our children are the future of our country.  He addresses the attack on David and says that he does not condone violence.  Wyatt says that he is here to promote the idea of a peaceful country and life.  He asks the protesters to leave and to allow their representatives look out for their best interests.  At this point, Wyatt surrenders the podium to Michael.  As Michael is positioning himself, he sees David standing at the bottom of the stairs, behind the rope and line of police.  Several times, Michael attempts to start his speech but he keeps stopping.  Wyatt asks if he is alright.  Michael says that he is and tries to speak again, but his words die.  Then, he leaves the podium and starts walking down the stairs.  People start murmuring as Michael walk down the stairs and Wyatt yells for Michael to come back.  Michael tells the police officers to leave.  Then, in front of the cameras and the entire world, Michael embraces David and kisses him.</w:t>
      </w:r>
      <w:r>
        <w:br/>
      </w:r>
      <w:r>
        <w:lastRenderedPageBreak/>
        <w:br/>
      </w:r>
      <w:r>
        <w:rPr>
          <w:u w:val="single"/>
        </w:rPr>
        <w:t>Falling Action</w:t>
      </w:r>
      <w:proofErr w:type="gramStart"/>
      <w:r>
        <w:t>:</w:t>
      </w:r>
      <w:proofErr w:type="gramEnd"/>
      <w:r>
        <w:br/>
      </w:r>
      <w:r w:rsidR="009778C8">
        <w:t xml:space="preserve">The story fast-forwards years into the future.  Michael and David are married and living quite nicely.  It is revealed the Michael </w:t>
      </w:r>
      <w:r w:rsidR="008A4E19">
        <w:t>lost his bid for a second term as</w:t>
      </w:r>
      <w:r w:rsidR="009778C8">
        <w:t xml:space="preserve"> Texas Senator.  However, Michael made history when he won the Presidency two years later.</w:t>
      </w:r>
      <w:r>
        <w:br/>
      </w:r>
    </w:p>
    <w:p w:rsidR="00D07BDC" w:rsidRDefault="00D07BDC" w:rsidP="00D07BDC"/>
    <w:p w:rsidR="00EC0E0C" w:rsidRDefault="00EC0E0C"/>
    <w:sectPr w:rsidR="00EC0E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6EE"/>
    <w:rsid w:val="0007216D"/>
    <w:rsid w:val="005E084A"/>
    <w:rsid w:val="008A4E19"/>
    <w:rsid w:val="009778C8"/>
    <w:rsid w:val="00BC6750"/>
    <w:rsid w:val="00D07BDC"/>
    <w:rsid w:val="00E34F17"/>
    <w:rsid w:val="00E726EE"/>
    <w:rsid w:val="00EC0E0C"/>
    <w:rsid w:val="00FD052F"/>
    <w:rsid w:val="00FD3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ron\Documents\Shenan\oDesk\plo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plottemplate</Template>
  <TotalTime>107</TotalTime>
  <Pages>3</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3</cp:revision>
  <dcterms:created xsi:type="dcterms:W3CDTF">2014-02-25T02:33:00Z</dcterms:created>
  <dcterms:modified xsi:type="dcterms:W3CDTF">2014-02-25T04:32:00Z</dcterms:modified>
</cp:coreProperties>
</file>